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BBDE9" w14:textId="77777777" w:rsidR="00F3264A" w:rsidRPr="008642EC" w:rsidRDefault="00F3264A" w:rsidP="00F3264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3818130" w14:textId="77777777" w:rsidR="00F3264A" w:rsidRPr="00992C7B" w:rsidRDefault="00F3264A" w:rsidP="00F3264A">
      <w:pPr>
        <w:pStyle w:val="BasicParagraph"/>
        <w:suppressAutoHyphens/>
        <w:spacing w:line="240" w:lineRule="auto"/>
        <w:rPr>
          <w:rFonts w:ascii="Times New Roman" w:hAnsi="Times New Roman" w:cs="Times New Roman"/>
          <w:b/>
          <w:bCs/>
          <w:color w:val="000000" w:themeColor="text1"/>
          <w:sz w:val="12"/>
          <w:szCs w:val="12"/>
        </w:rPr>
      </w:pPr>
    </w:p>
    <w:p w14:paraId="2A45FDDC" w14:textId="77777777" w:rsidR="00F3264A" w:rsidRPr="00582653" w:rsidRDefault="00F3264A" w:rsidP="00F3264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A289838" w14:textId="77777777" w:rsidR="00F3264A" w:rsidRDefault="00F3264A" w:rsidP="00F3264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2647821" w14:textId="77777777" w:rsidR="00F3264A" w:rsidRDefault="00F3264A" w:rsidP="00F3264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3617762" w14:textId="77777777" w:rsidR="00F3264A" w:rsidRPr="00582653" w:rsidRDefault="00F3264A" w:rsidP="00F3264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0B0434F" wp14:editId="5512DE0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D2DCBF0" w14:textId="15B7C23D" w:rsidR="00F3264A" w:rsidRDefault="00F3264A" w:rsidP="00F3264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0F567CB" w14:textId="77777777" w:rsidR="00F3264A" w:rsidRDefault="00F3264A" w:rsidP="00F3264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19B93A9" w14:textId="77777777" w:rsidR="00F3264A" w:rsidRPr="00582653" w:rsidRDefault="00F3264A" w:rsidP="00F3264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87CAE15" w14:textId="77777777" w:rsidR="00F3264A" w:rsidRPr="00582653" w:rsidRDefault="00F3264A" w:rsidP="00F3264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22F46DA" w14:textId="77777777" w:rsidR="00F3264A" w:rsidRPr="008642EC" w:rsidRDefault="00F3264A" w:rsidP="00F3264A">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ABDF043" w14:textId="77777777" w:rsidR="00F3264A" w:rsidRPr="008642EC" w:rsidRDefault="00F3264A" w:rsidP="00F3264A">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3B716BA" w14:textId="77777777" w:rsidR="00F3264A" w:rsidRPr="00582653" w:rsidRDefault="00F3264A" w:rsidP="00F3264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1EFB5FD" w14:textId="77777777" w:rsidR="00F3264A" w:rsidRPr="008642EC" w:rsidRDefault="00F3264A" w:rsidP="00F3264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4256B46" w14:textId="77777777" w:rsidR="00F3264A" w:rsidRPr="008642EC" w:rsidRDefault="00F3264A" w:rsidP="00F3264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A913765" w14:textId="77777777" w:rsidR="00F3264A" w:rsidRPr="00992C7B" w:rsidRDefault="00F3264A" w:rsidP="00F3264A">
      <w:pPr>
        <w:pStyle w:val="BasicParagraph"/>
        <w:suppressAutoHyphens/>
        <w:spacing w:line="240" w:lineRule="auto"/>
        <w:ind w:left="1440"/>
        <w:rPr>
          <w:rFonts w:ascii="Times New Roman" w:hAnsi="Times New Roman" w:cs="Times New Roman"/>
          <w:color w:val="000000" w:themeColor="text1"/>
          <w:sz w:val="12"/>
          <w:szCs w:val="12"/>
        </w:rPr>
      </w:pPr>
    </w:p>
    <w:p w14:paraId="7006E4CC" w14:textId="77777777" w:rsidR="00F3264A" w:rsidRPr="00582653" w:rsidRDefault="00F3264A" w:rsidP="00F3264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3844E69" w14:textId="77777777" w:rsidR="00F3264A" w:rsidRDefault="00F3264A" w:rsidP="00F3264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5C0E5FE" w14:textId="77777777" w:rsidR="00F3264A" w:rsidRPr="00992C7B" w:rsidRDefault="00F3264A" w:rsidP="00F3264A">
      <w:pPr>
        <w:pStyle w:val="BasicParagraph"/>
        <w:suppressAutoHyphens/>
        <w:spacing w:line="240" w:lineRule="auto"/>
        <w:ind w:left="1440"/>
        <w:rPr>
          <w:rFonts w:ascii="Times New Roman" w:hAnsi="Times New Roman" w:cs="Times New Roman"/>
          <w:color w:val="000000" w:themeColor="text1"/>
          <w:sz w:val="12"/>
          <w:szCs w:val="12"/>
        </w:rPr>
      </w:pPr>
    </w:p>
    <w:p w14:paraId="2443FE91" w14:textId="77777777" w:rsidR="00F3264A" w:rsidRDefault="00F3264A" w:rsidP="00F3264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F89CA7B" w14:textId="77777777" w:rsidR="00F3264A" w:rsidRPr="00B87FFB" w:rsidRDefault="00F3264A" w:rsidP="00F3264A">
      <w:pPr>
        <w:pStyle w:val="BasicParagraph"/>
        <w:suppressAutoHyphens/>
        <w:spacing w:line="240" w:lineRule="auto"/>
        <w:ind w:left="1440"/>
        <w:rPr>
          <w:rFonts w:ascii="Times New Roman" w:hAnsi="Times New Roman" w:cs="Times New Roman"/>
          <w:color w:val="000000" w:themeColor="text1"/>
          <w:sz w:val="10"/>
          <w:szCs w:val="10"/>
        </w:rPr>
      </w:pPr>
    </w:p>
    <w:p w14:paraId="4429A74D" w14:textId="77777777" w:rsidR="00F3264A" w:rsidRDefault="00F3264A" w:rsidP="00F3264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D040DEA" w14:textId="77777777" w:rsidR="00F3264A" w:rsidRPr="000B1EEC" w:rsidRDefault="00F3264A" w:rsidP="00F3264A">
      <w:pPr>
        <w:pStyle w:val="BasicParagraph"/>
        <w:suppressAutoHyphens/>
        <w:spacing w:line="240" w:lineRule="auto"/>
        <w:rPr>
          <w:rFonts w:ascii="Times New Roman" w:hAnsi="Times New Roman" w:cs="Times New Roman"/>
          <w:color w:val="000000" w:themeColor="text1"/>
          <w:sz w:val="10"/>
          <w:szCs w:val="10"/>
        </w:rPr>
      </w:pPr>
    </w:p>
    <w:p w14:paraId="6F9694C9" w14:textId="77777777" w:rsidR="00F3264A" w:rsidRDefault="00F3264A" w:rsidP="00F3264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854419C" w14:textId="77777777" w:rsidR="00F3264A" w:rsidRDefault="00F3264A">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3A71519A"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F3264A">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264A"/>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F3264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3264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5D046EE1-B068-4443-8BD0-463EEA73BBC8}"/>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A153E418-9D70-4888-A98D-FD6A085A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2023-07-06T22:54:00Z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